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ff01bf4" w14:textId="ff01bf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445CCD">
        <w:t xml:space="preserve">                               93.</w:t>
      </w:r>
      <w:r>
        <w:t xml:space="preserve"> St-</w:t>
      </w:r>
      <w:r w:rsidR="00445CCD">
        <w:t>726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445CCD">
      <w:r>
        <w:t xml:space="preserve">            93.</w:t>
      </w:r>
      <w:r w:rsidR="00C8505A">
        <w:t xml:space="preserve"> St-</w:t>
      </w:r>
      <w:r>
        <w:t>716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445CCD" w:rsidRDefault="00445CCD">
      <w:pPr>
        <w:ind w:left="708"/>
      </w:pPr>
      <w:r>
        <w:t>P.U.T. KAJKUŠ jednostavno društvo s ograničenom</w:t>
      </w:r>
      <w:r>
        <w:t xml:space="preserve"> odgovornošću za ugostiteljstvo, Zagreb, </w:t>
      </w:r>
      <w:proofErr w:type="spellStart"/>
      <w:r>
        <w:t>Čulinečka</w:t>
      </w:r>
      <w:proofErr w:type="spellEnd"/>
      <w:r>
        <w:t xml:space="preserve"> cesta 9, OIB: 00439955945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45CCD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45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5CC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5CC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5CC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5CC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C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C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C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C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ožujka 2020.</izvorni_sadrzaj>
    <derivirana_varijabla naziv="DomainObject.Predmet.DatumIzradeOptuznogAkta_1">4. ožujka 2020.</derivirana_varijabla>
  </DomainObject.Predmet.DatumIzradeOptuznogAkta>
  <DomainObject.Predmet.DatumIzradeOptuznogAktaFormated>
    <izvorni_sadrzaj>4.3.2020.</izvorni_sadrzaj>
    <derivirana_varijabla naziv="DomainObject.Predmet.DatumIzradeOptuznogAktaFormated_1">4.3.2020.</derivirana_varijabla>
  </DomainObject.Predmet.DatumIzradeOptuznogAktaFormated>
  <DomainObject.Predmet.DatumOsnivanja>
    <izvorni_sadrzaj>5. ožujka 2020.</izvorni_sadrzaj>
    <derivirana_varijabla naziv="DomainObject.Predmet.DatumOsnivanja_1">5.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ožujka 2020.</izvorni_sadrzaj>
    <derivirana_varijabla naziv="DomainObject.Predmet.DatumPrimitkaOptuznogAkta_1">4.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St-726/2020</izvorni_sadrzaj>
    <derivirana_varijabla naziv="DomainObject.Predmet.OznakaBroj_1">St-726/2020</derivirana_varijabla>
  </DomainObject.Predmet.OznakaBroj>
  <DomainObject.Predmet.OznakaBrojOptuznogAkta>
    <izvorni_sadrzaj>04-06-20-1255</izvorni_sadrzaj>
    <derivirana_varijabla naziv="DomainObject.Predmet.OznakaBrojOptuznogAkta_1">04-06-20-1255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P.U.T. KAJKUŠ jednostavno društvo s ograničenom odgovornošću za ugostiteljstvo</izvorni_sadrzaj>
    <derivirana_varijabla naziv="DomainObject.Predmet.ProtustrankaFormated_1">  P.U.T. KAJKUŠ jednostavno društvo s ograničenom odgovornošću za ugostiteljstvo</derivirana_varijabla>
  </DomainObject.Predmet.ProtustrankaFormated>
  <DomainObject.Predmet.ProtustrankaFormatedOIB>
    <izvorni_sadrzaj>  P.U.T. KAJKUŠ jednostavno društvo s ograničenom odgovornošću za ugostiteljstvo, OIB 00439955945</izvorni_sadrzaj>
    <derivirana_varijabla naziv="DomainObject.Predmet.ProtustrankaFormatedOIB_1">  P.U.T. KAJKUŠ jednostavno društvo s ograničenom odgovornošću za ugostiteljstvo, OIB 00439955945</derivirana_varijabla>
  </DomainObject.Predmet.ProtustrankaFormatedOIB>
  <DomainObject.Predmet.ProtustrankaFormatedWithAdress>
    <izvorni_sadrzaj> P.U.T. KAJKUŠ jednostavno društvo s ograničenom odgovornošću za ugostiteljstvo, Čulinečka cesta 9, 10000 Zagreb</izvorni_sadrzaj>
    <derivirana_varijabla naziv="DomainObject.Predmet.ProtustrankaFormatedWithAdress_1"> P.U.T. KAJKUŠ jednostavno društvo s ograničenom odgovornošću za ugostiteljstvo, Čulinečka cesta 9, 10000 Zagreb</derivirana_varijabla>
  </DomainObject.Predmet.ProtustrankaFormatedWithAdress>
  <DomainObject.Predmet.ProtustrankaFormatedWithAdressOIB>
    <izvorni_sadrzaj> P.U.T. KAJKUŠ jednostavno društvo s ograničenom odgovornošću za ugostiteljstvo, OIB 00439955945, Čulinečka cesta 9, 10000 Zagreb</izvorni_sadrzaj>
    <derivirana_varijabla naziv="DomainObject.Predmet.ProtustrankaFormatedWithAdressOIB_1"> P.U.T. KAJKUŠ jednostavno društvo s ograničenom odgovornošću za ugostiteljstvo, OIB 00439955945, Čulinečka cesta 9, 10000 Zagreb</derivirana_varijabla>
  </DomainObject.Predmet.ProtustrankaFormatedWithAdressOIB>
  <DomainObject.Predmet.ProtustrankaWithAdress>
    <izvorni_sadrzaj>P.U.T. KAJKUŠ jednostavno društvo s ograničenom odgovornošću za ugostiteljstvo Čulinečka cesta 9, 10000 Zagreb</izvorni_sadrzaj>
    <derivirana_varijabla naziv="DomainObject.Predmet.ProtustrankaWithAdress_1">P.U.T. KAJKUŠ jednostavno društvo s ograničenom odgovornošću za ugostiteljstvo Čulinečka cesta 9, 10000 Zagreb</derivirana_varijabla>
  </DomainObject.Predmet.ProtustrankaWithAdress>
  <DomainObject.Predmet.ProtustrankaWithAdressOIB>
    <izvorni_sadrzaj>P.U.T. KAJKUŠ jednostavno društvo s ograničenom odgovornošću za ugostiteljstvo, OIB 00439955945, Čulinečka cesta 9, 10000 Zagreb</izvorni_sadrzaj>
    <derivirana_varijabla naziv="DomainObject.Predmet.ProtustrankaWithAdressOIB_1">P.U.T. KAJKUŠ jednostavno društvo s ograničenom odgovornošću za ugostiteljstvo, OIB 00439955945, Čulinečka cesta 9, 10000 Zagreb</derivirana_varijabla>
  </DomainObject.Predmet.ProtustrankaWithAdressOIB>
  <DomainObject.Predmet.ProtustrankaNazivFormated>
    <izvorni_sadrzaj>P.U.T. KAJKUŠ jednostavno društvo s ograničenom odgovornošću za ugostiteljstvo</izvorni_sadrzaj>
    <derivirana_varijabla naziv="DomainObject.Predmet.ProtustrankaNazivFormated_1">P.U.T. KAJKUŠ jednostavno društvo s ograničenom odgovornošću za ugostiteljstvo</derivirana_varijabla>
  </DomainObject.Predmet.ProtustrankaNazivFormated>
  <DomainObject.Predmet.ProtustrankaNazivFormatedOIB>
    <izvorni_sadrzaj>P.U.T. KAJKUŠ jednostavno društvo s ograničenom odgovornošću za ugostiteljstvo, OIB 00439955945</izvorni_sadrzaj>
    <derivirana_varijabla naziv="DomainObject.Predmet.ProtustrankaNazivFormatedOIB_1">P.U.T. KAJKUŠ jednostavno društvo s ograničenom odgovornošću za ugostiteljstvo, OIB 00439955945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P.U.T. KAJKUŠ jednostavno društvo s ograničenom odgovornošću za ugostiteljstvo</item>
    </izvorni_sadrzaj>
    <derivirana_varijabla naziv="DomainObject.Predmet.ProtuStrankaListFormated_1">
      <item>P.U.T. KAJKUŠ jednostavno društvo s ograničenom odgovornošću za ugostiteljstvo</item>
    </derivirana_varijabla>
  </DomainObject.Predmet.ProtuStrankaListFormated>
  <DomainObject.Predmet.ProtuStrankaListFormatedOIB>
    <izvorni_sadrzaj>
      <item>P.U.T. KAJKUŠ jednostavno društvo s ograničenom odgovornošću za ugostiteljstvo, OIB 00439955945</item>
    </izvorni_sadrzaj>
    <derivirana_varijabla naziv="DomainObject.Predmet.ProtuStrankaListFormatedOIB_1">
      <item>P.U.T. KAJKUŠ jednostavno društvo s ograničenom odgovornošću za ugostiteljstvo, OIB 00439955945</item>
    </derivirana_varijabla>
  </DomainObject.Predmet.ProtuStrankaListFormatedOIB>
  <DomainObject.Predmet.ProtuStrankaListFormatedWithAdress>
    <izvorni_sadrzaj>
      <item>P.U.T. KAJKUŠ jednostavno društvo s ograničenom odgovornošću za ugostiteljstvo, Čulinečka cesta 9, 10000 Zagreb</item>
    </izvorni_sadrzaj>
    <derivirana_varijabla naziv="DomainObject.Predmet.ProtuStrankaListFormatedWithAdress_1">
      <item>P.U.T. KAJKUŠ jednostavno društvo s ograničenom odgovornošću za ugostiteljstvo, Čulinečka cesta 9, 10000 Zagreb</item>
    </derivirana_varijabla>
  </DomainObject.Predmet.ProtuStrankaListFormatedWithAdress>
  <DomainObject.Predmet.ProtuStrankaListFormatedWithAdressOIB>
    <izvorni_sadrzaj>
      <item>P.U.T. KAJKUŠ jednostavno društvo s ograničenom odgovornošću za ugostiteljstvo, OIB 00439955945, Čulinečka cesta 9, 10000 Zagreb</item>
    </izvorni_sadrzaj>
    <derivirana_varijabla naziv="DomainObject.Predmet.ProtuStrankaListFormatedWithAdressOIB_1">
      <item>P.U.T. KAJKUŠ jednostavno društvo s ograničenom odgovornošću za ugostiteljstvo, OIB 00439955945, Čulinečka cesta 9, 10000 Zagreb</item>
    </derivirana_varijabla>
  </DomainObject.Predmet.ProtuStrankaListFormatedWithAdressOIB>
  <DomainObject.Predmet.ProtuStrankaListNazivFormated>
    <izvorni_sadrzaj>
      <item>P.U.T. KAJKUŠ jednostavno društvo s ograničenom odgovornošću za ugostiteljstvo</item>
    </izvorni_sadrzaj>
    <derivirana_varijabla naziv="DomainObject.Predmet.ProtuStrankaListNazivFormated_1">
      <item>P.U.T. KAJKUŠ jednostavno društvo s ograničenom odgovornošću za ugostiteljstvo</item>
    </derivirana_varijabla>
  </DomainObject.Predmet.ProtuStrankaListNazivFormated>
  <DomainObject.Predmet.ProtuStrankaListNazivFormatedOIB>
    <izvorni_sadrzaj>
      <item>P.U.T. KAJKUŠ jednostavno društvo s ograničenom odgovornošću za ugostiteljstvo, OIB 00439955945</item>
    </izvorni_sadrzaj>
    <derivirana_varijabla naziv="DomainObject.Predmet.ProtuStrankaListNazivFormatedOIB_1">
      <item>P.U.T. KAJKUŠ jednostavno društvo s ograničenom odgovornošću za ugostiteljstvo, OIB 00439955945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P.U.T. KAJKUŠ jednostavno društvo s ograničenom odgovornošću za ugostiteljstvo</izvorni_sadrzaj>
    <derivirana_varijabla naziv="DomainObject.Predmet.ProtustrankaIDrugi_1">P.U.T. KAJKUŠ jednostavno društvo s ograničenom odgovornošću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P.U.T. KAJKUŠ jednostavno društvo s ograničenom odgovornošću za ugostiteljstvo, OIB 00439955945, Čulinečka cesta 9, 10000 Zagreb</izvorni_sadrzaj>
    <derivirana_varijabla naziv="DomainObject.Predmet.ProtustrankaIDrugiAdressOIB_1">P.U.T. KAJKUŠ jednostavno društvo s ograničenom odgovornošću za ugostiteljstvo, OIB 00439955945, Čulinečka cesta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P.U.T. KAJKUŠ jednostavno društvo s ograničenom odgovornošću za ugostiteljstvo</item>
      <item>Financijska agencija</item>
    </izvorni_sadrzaj>
    <derivirana_varijabla naziv="DomainObject.Predmet.SudioniciListNaziv_1">
      <item>P.U.T. KAJKUŠ jednostavno društvo s ograničenom odgovornošću za ugostiteljstvo</item>
      <item>Financijska agencija</item>
    </derivirana_varijabla>
  </DomainObject.Predmet.SudioniciListNaziv>
  <DomainObject.Predmet.SudioniciListAdressOIB>
    <izvorni_sadrzaj>
      <item>P.U.T. KAJKUŠ jednostavno društvo s ograničenom odgovornošću za ugostiteljstvo, OIB 00439955945, Čulinečka cesta 9,10000 Zagreb</item>
      <item>Financijska agencija, OIB 85821130368, TRG SVIBANJSKIH ŽRTAVA 1995. 1,10000 Zagreb</item>
    </izvorni_sadrzaj>
    <derivirana_varijabla naziv="DomainObject.Predmet.SudioniciListAdressOIB_1">
      <item>P.U.T. KAJKUŠ jednostavno društvo s ograničenom odgovornošću za ugostiteljstvo, OIB 00439955945, Čulinečka cesta 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00439955945</item>
      <item>, OIB 85821130368</item>
    </izvorni_sadrzaj>
    <derivirana_varijabla naziv="DomainObject.Predmet.SudioniciListNazivOIB_1">
      <item>, OIB 00439955945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2020.</izvorni_sadrzaj>
    <derivirana_varijabla naziv="DomainObject.Predmet.DatumPocetkaProcesa_1">5.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843</properties:Characters>
  <properties:Lines>46</properties:Lines>
  <properties:Paragraphs>23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2020-09-01T09:21:00Z</cp:lastPrinted>
  <dcterms:modified xmlns:xsi="http://www.w3.org/2001/XMLSchema-instance" xsi:type="dcterms:W3CDTF">2020-09-01T09:21:00Z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